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7E5A9C70" w:rsidR="00DC06DE" w:rsidRPr="00B95B86" w:rsidRDefault="00037E5B"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37E5B">
              <w:rPr>
                <w:rFonts w:ascii="Calibri Light" w:hAnsi="Calibri Light" w:cs="Calibri Light"/>
                <w:b/>
                <w:sz w:val="24"/>
                <w:szCs w:val="24"/>
                <w:lang w:val="lt-LT"/>
              </w:rPr>
              <w:t>Projekto techninės priežiūros paslaugų pirkimas (PPR-164)</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18BDE0FD"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w:t>
      </w:r>
      <w:r w:rsidR="000F0FC5">
        <w:rPr>
          <w:rFonts w:ascii="Calibri Light" w:hAnsi="Calibri Light" w:cs="Calibri Light"/>
          <w:b/>
          <w:sz w:val="16"/>
          <w:szCs w:val="16"/>
          <w:lang w:val="lt-LT"/>
        </w:rPr>
        <w:t>patiektų prekių/</w:t>
      </w:r>
      <w:r w:rsidRPr="00B95B86">
        <w:rPr>
          <w:rFonts w:ascii="Calibri Light" w:hAnsi="Calibri Light" w:cs="Calibri Light"/>
          <w:b/>
          <w:sz w:val="16"/>
          <w:szCs w:val="16"/>
          <w:lang w:val="lt-LT"/>
        </w:rPr>
        <w:t>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patiektų prekių/suteiktų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892E2A" w:rsidRDefault="00247A63" w:rsidP="00D12754">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Patiektų prekių/suteiktų paslaugų</w:t>
            </w:r>
            <w:r w:rsidRPr="00892E2A" w:rsidDel="00FA1B85">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B95B86" w:rsidRDefault="00247A63" w:rsidP="00A072E4">
            <w:pPr>
              <w:jc w:val="center"/>
              <w:rPr>
                <w:rFonts w:ascii="Calibri Light" w:hAnsi="Calibri Light" w:cs="Calibri Light"/>
                <w:b/>
                <w:color w:val="000000"/>
                <w:sz w:val="16"/>
                <w:szCs w:val="16"/>
                <w:lang w:val="lt-LT"/>
              </w:rPr>
            </w:pPr>
            <w:r w:rsidRPr="00FA1B85">
              <w:rPr>
                <w:rFonts w:ascii="Calibri Light" w:eastAsia="Calibri" w:hAnsi="Calibri Light" w:cs="Calibri Light"/>
                <w:b/>
                <w:sz w:val="16"/>
                <w:szCs w:val="16"/>
                <w:lang w:val="lt-LT"/>
              </w:rPr>
              <w:t>Prekių tiekimo/paslaugų teikimo</w:t>
            </w:r>
            <w:r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76EFF3DC" w14:textId="77777777" w:rsidR="007C1C9D" w:rsidRDefault="007C1C9D" w:rsidP="0061055F">
      <w:pPr>
        <w:pStyle w:val="Sraopastraipa"/>
        <w:tabs>
          <w:tab w:val="left" w:pos="0"/>
          <w:tab w:val="left" w:pos="1089"/>
        </w:tabs>
        <w:ind w:left="0"/>
        <w:rPr>
          <w:rFonts w:ascii="Calibri Light" w:hAnsi="Calibri Light" w:cs="Calibri Light"/>
          <w:lang w:val="lt-LT"/>
        </w:rPr>
      </w:pPr>
    </w:p>
    <w:p w14:paraId="5AF2F08D" w14:textId="77777777" w:rsidR="007C1C9D" w:rsidRPr="001524DA" w:rsidRDefault="007C1C9D" w:rsidP="007C1C9D">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350349EF" w14:textId="77777777" w:rsidR="007C1C9D" w:rsidRPr="001524DA" w:rsidRDefault="007C1C9D" w:rsidP="007C1C9D">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5A382133" w14:textId="77777777" w:rsidR="007C1C9D" w:rsidRPr="001524DA" w:rsidRDefault="007C1C9D" w:rsidP="007C1C9D">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365E9764" w14:textId="77777777" w:rsidR="007C1C9D" w:rsidRPr="001524DA" w:rsidRDefault="007C1C9D" w:rsidP="007C1C9D">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5E2A673" w14:textId="77777777" w:rsidR="007C1C9D" w:rsidRDefault="007C1C9D" w:rsidP="007C1C9D">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D7634AF" w14:textId="77777777" w:rsidR="007C1C9D" w:rsidRPr="007C1C9D" w:rsidRDefault="007C1C9D" w:rsidP="007C1C9D">
      <w:pPr>
        <w:pStyle w:val="Sraopastraipa"/>
        <w:spacing w:after="0"/>
        <w:rPr>
          <w:rFonts w:ascii="Calibri Light" w:eastAsia="Times New Roman" w:hAnsi="Calibri Light" w:cs="Calibri Light"/>
          <w:lang w:val="lt-LT"/>
        </w:rPr>
      </w:pPr>
    </w:p>
    <w:p w14:paraId="12D042E1" w14:textId="77777777" w:rsidR="007C1C9D" w:rsidRPr="00B95B86" w:rsidRDefault="007C1C9D"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6623" w14:textId="77777777" w:rsidR="00714501" w:rsidRDefault="00714501">
      <w:pPr>
        <w:spacing w:after="0" w:line="240" w:lineRule="auto"/>
      </w:pPr>
      <w:r>
        <w:separator/>
      </w:r>
    </w:p>
  </w:endnote>
  <w:endnote w:type="continuationSeparator" w:id="0">
    <w:p w14:paraId="5938F8CA" w14:textId="77777777" w:rsidR="00714501" w:rsidRDefault="00714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DC22B" w14:textId="77777777" w:rsidR="00714501" w:rsidRDefault="00714501">
      <w:pPr>
        <w:spacing w:after="0" w:line="240" w:lineRule="auto"/>
      </w:pPr>
      <w:r>
        <w:separator/>
      </w:r>
    </w:p>
  </w:footnote>
  <w:footnote w:type="continuationSeparator" w:id="0">
    <w:p w14:paraId="215A775D" w14:textId="77777777" w:rsidR="00714501" w:rsidRDefault="00714501">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37E5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4F54FD"/>
    <w:rsid w:val="0050743B"/>
    <w:rsid w:val="00507A49"/>
    <w:rsid w:val="0051322B"/>
    <w:rsid w:val="00513ACB"/>
    <w:rsid w:val="00513D4A"/>
    <w:rsid w:val="00517410"/>
    <w:rsid w:val="00521B2D"/>
    <w:rsid w:val="00547246"/>
    <w:rsid w:val="00553D48"/>
    <w:rsid w:val="0055562F"/>
    <w:rsid w:val="00564300"/>
    <w:rsid w:val="00566909"/>
    <w:rsid w:val="0057701B"/>
    <w:rsid w:val="005907B7"/>
    <w:rsid w:val="005927CA"/>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4501"/>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C9D"/>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75147"/>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24</TotalTime>
  <Pages>2</Pages>
  <Words>2438</Words>
  <Characters>1390</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9</cp:revision>
  <cp:lastPrinted>2018-03-07T08:06:00Z</cp:lastPrinted>
  <dcterms:created xsi:type="dcterms:W3CDTF">2024-09-11T13:39:00Z</dcterms:created>
  <dcterms:modified xsi:type="dcterms:W3CDTF">2025-03-06T07:37:00Z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